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F93" w:rsidRPr="001572FE" w:rsidRDefault="00B92F93" w:rsidP="00657E8A">
      <w:pPr>
        <w:jc w:val="center"/>
        <w:rPr>
          <w:b/>
          <w:sz w:val="20"/>
          <w:szCs w:val="20"/>
        </w:rPr>
      </w:pPr>
      <w:r w:rsidRPr="001572FE">
        <w:rPr>
          <w:b/>
          <w:sz w:val="20"/>
          <w:szCs w:val="20"/>
        </w:rPr>
        <w:t>P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R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I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J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V</w:t>
      </w:r>
      <w:r w:rsidR="00114EB9" w:rsidRPr="001572FE">
        <w:rPr>
          <w:b/>
          <w:sz w:val="20"/>
          <w:szCs w:val="20"/>
        </w:rPr>
        <w:t xml:space="preserve"> </w:t>
      </w:r>
      <w:r w:rsidRPr="001572FE">
        <w:rPr>
          <w:b/>
          <w:sz w:val="20"/>
          <w:szCs w:val="20"/>
        </w:rPr>
        <w:t>A</w:t>
      </w:r>
    </w:p>
    <w:p w:rsidR="00B92F93" w:rsidRPr="001572FE" w:rsidRDefault="00B92F93" w:rsidP="00B92F93">
      <w:pPr>
        <w:rPr>
          <w:sz w:val="20"/>
          <w:szCs w:val="20"/>
        </w:rPr>
      </w:pPr>
    </w:p>
    <w:p w:rsidR="00DD4137" w:rsidRPr="00DD4137" w:rsidRDefault="00DD4137" w:rsidP="00DD4137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r w:rsidRPr="00DD4137">
        <w:rPr>
          <w:rFonts w:eastAsia="Calibri" w:cs="Times New Roman"/>
          <w:sz w:val="20"/>
          <w:lang w:eastAsia="en-US"/>
        </w:rPr>
        <w:t xml:space="preserve">PONUDBA št.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z dne </w:t>
      </w:r>
      <w:r w:rsidRPr="00DD4137">
        <w:rPr>
          <w:rFonts w:eastAsia="Calibri"/>
          <w:sz w:val="20"/>
          <w:szCs w:val="20"/>
          <w:lang w:eastAsia="en-US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DD4137">
        <w:rPr>
          <w:rFonts w:eastAsia="Calibri"/>
          <w:sz w:val="20"/>
          <w:szCs w:val="20"/>
          <w:lang w:eastAsia="en-US"/>
        </w:rPr>
        <w:instrText xml:space="preserve"> FORMTEXT </w:instrText>
      </w:r>
      <w:r w:rsidRPr="00DD4137">
        <w:rPr>
          <w:rFonts w:eastAsia="Calibri"/>
          <w:sz w:val="20"/>
          <w:szCs w:val="20"/>
          <w:lang w:eastAsia="en-US"/>
        </w:rPr>
      </w:r>
      <w:r w:rsidRPr="00DD4137">
        <w:rPr>
          <w:rFonts w:eastAsia="Calibri"/>
          <w:sz w:val="20"/>
          <w:szCs w:val="20"/>
          <w:lang w:eastAsia="en-US"/>
        </w:rPr>
        <w:fldChar w:fldCharType="separate"/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noProof/>
          <w:lang w:eastAsia="en-US"/>
        </w:rPr>
        <w:t> </w:t>
      </w:r>
      <w:r w:rsidRPr="00DD4137">
        <w:rPr>
          <w:rFonts w:eastAsia="Calibri"/>
          <w:sz w:val="20"/>
          <w:szCs w:val="20"/>
          <w:lang w:eastAsia="en-US"/>
        </w:rPr>
        <w:fldChar w:fldCharType="end"/>
      </w:r>
      <w:r w:rsidRPr="00DD4137">
        <w:rPr>
          <w:rFonts w:eastAsia="Calibri" w:cs="Times New Roman"/>
          <w:sz w:val="20"/>
          <w:lang w:eastAsia="en-US"/>
        </w:rPr>
        <w:t xml:space="preserve">, na javno naročilo </w:t>
      </w:r>
      <w:r w:rsidRPr="008E3C6A">
        <w:rPr>
          <w:rFonts w:eastAsia="Calibri" w:cs="Times New Roman"/>
          <w:sz w:val="20"/>
          <w:lang w:eastAsia="en-US"/>
        </w:rPr>
        <w:t xml:space="preserve">z oznako </w:t>
      </w:r>
      <w:r w:rsidR="00FB053B">
        <w:rPr>
          <w:rFonts w:eastAsia="Calibri" w:cs="Times New Roman"/>
          <w:sz w:val="20"/>
          <w:lang w:eastAsia="en-US"/>
        </w:rPr>
        <w:t>OP</w:t>
      </w:r>
      <w:r w:rsidR="00B43E61">
        <w:rPr>
          <w:rFonts w:eastAsia="Calibri" w:cs="Times New Roman"/>
          <w:sz w:val="20"/>
          <w:lang w:eastAsia="en-US"/>
        </w:rPr>
        <w:t>DS</w:t>
      </w:r>
      <w:r w:rsidR="004D1AD7">
        <w:rPr>
          <w:rFonts w:eastAsia="Calibri" w:cs="Times New Roman"/>
          <w:sz w:val="20"/>
          <w:lang w:eastAsia="en-US"/>
        </w:rPr>
        <w:t>-</w:t>
      </w:r>
      <w:r w:rsidR="00B43E61">
        <w:rPr>
          <w:rFonts w:eastAsia="Calibri" w:cs="Times New Roman"/>
          <w:sz w:val="20"/>
          <w:lang w:eastAsia="en-US"/>
        </w:rPr>
        <w:t>6</w:t>
      </w:r>
      <w:r w:rsidR="00A712E7" w:rsidRPr="008E3C6A">
        <w:rPr>
          <w:rFonts w:eastAsia="Calibri" w:cs="Times New Roman"/>
          <w:sz w:val="20"/>
          <w:lang w:eastAsia="en-US"/>
        </w:rPr>
        <w:t>/202</w:t>
      </w:r>
      <w:r w:rsidR="00D90B5A">
        <w:rPr>
          <w:rFonts w:eastAsia="Calibri" w:cs="Times New Roman"/>
          <w:sz w:val="20"/>
          <w:lang w:eastAsia="en-US"/>
        </w:rPr>
        <w:t>2</w:t>
      </w:r>
      <w:r w:rsidRPr="008E3C6A">
        <w:rPr>
          <w:rFonts w:eastAsia="Calibri" w:cs="Times New Roman"/>
          <w:sz w:val="20"/>
          <w:lang w:eastAsia="en-US"/>
        </w:rPr>
        <w:t>.</w:t>
      </w:r>
    </w:p>
    <w:p w:rsidR="00DD4137" w:rsidRDefault="00DD4137" w:rsidP="00B65801">
      <w:pPr>
        <w:rPr>
          <w:sz w:val="20"/>
          <w:szCs w:val="20"/>
        </w:rPr>
      </w:pPr>
    </w:p>
    <w:p w:rsidR="00DD4137" w:rsidRDefault="00D47592" w:rsidP="00DD4137">
      <w:pPr>
        <w:pStyle w:val="Naslov2"/>
        <w:rPr>
          <w:b w:val="0"/>
          <w:sz w:val="20"/>
          <w:szCs w:val="20"/>
        </w:rPr>
      </w:pPr>
      <w:r>
        <w:rPr>
          <w:sz w:val="20"/>
          <w:szCs w:val="20"/>
        </w:rPr>
        <w:t xml:space="preserve">NAČIN ODDAJE </w:t>
      </w:r>
      <w:r w:rsidR="00DD4137" w:rsidRPr="00DD4137">
        <w:rPr>
          <w:sz w:val="20"/>
          <w:szCs w:val="20"/>
        </w:rPr>
        <w:t>PONUDB</w:t>
      </w:r>
      <w:r>
        <w:rPr>
          <w:sz w:val="20"/>
          <w:szCs w:val="20"/>
        </w:rPr>
        <w:t>E</w:t>
      </w:r>
      <w:r w:rsidR="00DD4137" w:rsidRPr="00D47592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/</w:t>
      </w:r>
      <w:r w:rsidR="00DD4137" w:rsidRPr="00D47592">
        <w:rPr>
          <w:b w:val="0"/>
          <w:sz w:val="20"/>
          <w:szCs w:val="20"/>
        </w:rPr>
        <w:t>obvezno označi način oddaje ponudbe</w:t>
      </w:r>
      <w:r>
        <w:rPr>
          <w:b w:val="0"/>
          <w:sz w:val="20"/>
          <w:szCs w:val="20"/>
        </w:rPr>
        <w:t>/</w:t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Samostojno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Skupna ponudba</w:t>
      </w:r>
      <w:r>
        <w:cr/>
      </w:r>
    </w:p>
    <w:p w:rsidR="00616CA6" w:rsidRDefault="00616CA6" w:rsidP="00616CA6">
      <w:pPr>
        <w:ind w:left="576"/>
      </w:pPr>
      <w:r>
        <w:rPr>
          <w:rFonts w:ascii="Segoe UI Symbol" w:hAnsi="Segoe UI Symbol" w:cs="Segoe UI Symbol"/>
        </w:rPr>
        <w:t>☐</w:t>
      </w:r>
      <w:r>
        <w:t xml:space="preserve"> S podizvajalci</w:t>
      </w:r>
      <w:r>
        <w:cr/>
      </w:r>
    </w:p>
    <w:p w:rsidR="006F41B1" w:rsidRPr="001572FE" w:rsidRDefault="00C66B00" w:rsidP="00352750">
      <w:pPr>
        <w:pStyle w:val="Naslov1"/>
        <w:numPr>
          <w:ilvl w:val="0"/>
          <w:numId w:val="27"/>
        </w:numPr>
        <w:ind w:left="284" w:hanging="284"/>
        <w:rPr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>P</w:t>
      </w:r>
      <w:r w:rsidR="006F41B1" w:rsidRPr="001572FE">
        <w:rPr>
          <w:sz w:val="20"/>
          <w:szCs w:val="20"/>
        </w:rPr>
        <w:t>OSLOVNI PODATKI</w:t>
      </w:r>
    </w:p>
    <w:p w:rsidR="006F41B1" w:rsidRPr="001572FE" w:rsidRDefault="006F41B1" w:rsidP="006F41B1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POSLOVNI PODATKI </w:t>
      </w:r>
      <w:r w:rsidR="00114EB9" w:rsidRPr="001572FE">
        <w:rPr>
          <w:sz w:val="20"/>
          <w:szCs w:val="20"/>
        </w:rPr>
        <w:t>GOSPODARSKEGA SUBJEKTA</w:t>
      </w:r>
    </w:p>
    <w:p w:rsidR="006F41B1" w:rsidRPr="001572FE" w:rsidRDefault="006F41B1" w:rsidP="00454C2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 xml:space="preserve">Podatki o </w:t>
      </w:r>
      <w:r w:rsidR="00114EB9" w:rsidRPr="001572FE">
        <w:rPr>
          <w:i w:val="0"/>
          <w:sz w:val="20"/>
          <w:szCs w:val="20"/>
        </w:rPr>
        <w:t>gospodarskem subjektu</w:t>
      </w:r>
      <w:r w:rsidR="00454C20">
        <w:rPr>
          <w:i w:val="0"/>
          <w:sz w:val="20"/>
          <w:szCs w:val="20"/>
        </w:rPr>
        <w:t xml:space="preserve"> </w:t>
      </w:r>
      <w:r w:rsidR="00454C20" w:rsidRPr="00454C20">
        <w:rPr>
          <w:i w:val="0"/>
          <w:sz w:val="20"/>
          <w:szCs w:val="20"/>
        </w:rPr>
        <w:t>(vodeči partner/glavni izvajalec)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5F7E05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5F7E05" w:rsidRPr="001572FE" w:rsidRDefault="005F7E05" w:rsidP="00194A47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 xml:space="preserve">Popoln naziv </w:t>
            </w:r>
            <w:r w:rsidR="00114EB9" w:rsidRPr="001572FE">
              <w:rPr>
                <w:sz w:val="20"/>
                <w:szCs w:val="20"/>
              </w:rPr>
              <w:t>gospodarskega subjekta</w:t>
            </w:r>
            <w:r w:rsidR="002037E6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1" w:name="Besedilo63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"/>
            <w:r w:rsidR="005F7E05"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2" w:name="Besedilo383"/>
            <w:r w:rsidR="005F7E05" w:rsidRPr="001572FE">
              <w:rPr>
                <w:sz w:val="20"/>
                <w:szCs w:val="20"/>
              </w:rPr>
              <w:instrText xml:space="preserve"> FORMTEXT </w:instrText>
            </w:r>
            <w:r w:rsidR="00B43E61">
              <w:rPr>
                <w:sz w:val="20"/>
                <w:szCs w:val="20"/>
              </w:rPr>
            </w:r>
            <w:r w:rsidR="00B43E61">
              <w:rPr>
                <w:sz w:val="20"/>
                <w:szCs w:val="20"/>
              </w:rPr>
              <w:fldChar w:fldCharType="separate"/>
            </w:r>
            <w:r w:rsidR="005F7E05" w:rsidRPr="001572FE">
              <w:rPr>
                <w:sz w:val="20"/>
                <w:szCs w:val="20"/>
              </w:rPr>
              <w:fldChar w:fldCharType="end"/>
            </w:r>
            <w:bookmarkEnd w:id="2"/>
          </w:p>
        </w:tc>
      </w:tr>
      <w:tr w:rsidR="00194A47" w:rsidRPr="001572FE" w:rsidTr="00D211E8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194A47" w:rsidRPr="001572FE" w:rsidRDefault="00194A47" w:rsidP="00114EB9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194A47" w:rsidRPr="001572FE" w:rsidRDefault="00194A47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3" w:name="Besedilo63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194A47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</w:t>
            </w:r>
            <w:r w:rsidR="005F7E05" w:rsidRPr="001572FE">
              <w:rPr>
                <w:sz w:val="20"/>
                <w:szCs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5F7E05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="000153A9"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4" w:name="Besedilo633"/>
            <w:r w:rsidR="000153A9" w:rsidRPr="001572FE">
              <w:rPr>
                <w:sz w:val="20"/>
                <w:szCs w:val="20"/>
              </w:rPr>
              <w:instrText xml:space="preserve"> FORMTEXT </w:instrText>
            </w:r>
            <w:r w:rsidR="000153A9" w:rsidRPr="001572FE">
              <w:rPr>
                <w:sz w:val="20"/>
                <w:szCs w:val="20"/>
              </w:rPr>
            </w:r>
            <w:r w:rsidR="000153A9" w:rsidRPr="001572FE">
              <w:rPr>
                <w:sz w:val="20"/>
                <w:szCs w:val="20"/>
              </w:rPr>
              <w:fldChar w:fldCharType="separate"/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noProof/>
                <w:sz w:val="20"/>
                <w:szCs w:val="20"/>
              </w:rPr>
              <w:t> </w:t>
            </w:r>
            <w:r w:rsidR="000153A9" w:rsidRPr="001572FE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FD083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FD083D" w:rsidRPr="001572FE" w:rsidRDefault="00FD083D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FD083D" w:rsidRPr="001572FE" w:rsidRDefault="00FD083D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5F7E05" w:rsidP="002037E6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Telefonska številka: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5" w:name="Besedilo635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C47DAD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C47DAD" w:rsidRPr="001572FE" w:rsidRDefault="00D47592" w:rsidP="000765A5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Elektronski naslov za komunikacijo z naročnikom</w:t>
            </w:r>
            <w:r w:rsidR="00C47DAD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C47DAD" w:rsidRPr="001572FE" w:rsidRDefault="00C47DAD" w:rsidP="000765A5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rFonts w:eastAsia="Arial Unicode MS"/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F7E05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F7E05" w:rsidRPr="001572FE" w:rsidRDefault="00C47DAD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1572FE">
              <w:rPr>
                <w:rFonts w:cs="Arial"/>
                <w:sz w:val="20"/>
              </w:rPr>
              <w:t xml:space="preserve">Skrbnik </w:t>
            </w:r>
            <w:r w:rsidR="00724D4F" w:rsidRPr="001572FE">
              <w:rPr>
                <w:rFonts w:cs="Arial"/>
                <w:sz w:val="20"/>
              </w:rPr>
              <w:t>pogodbe</w:t>
            </w:r>
            <w:r w:rsidR="00D47592">
              <w:rPr>
                <w:rFonts w:cs="Arial"/>
                <w:sz w:val="20"/>
              </w:rPr>
              <w:t xml:space="preserve"> (ime in priimek, telefonska številka, elektronski naslov</w:t>
            </w:r>
            <w:r w:rsidR="005F7E05" w:rsidRPr="001572FE">
              <w:rPr>
                <w:rFonts w:cs="Arial"/>
                <w:sz w:val="20"/>
              </w:rPr>
              <w:t>:</w:t>
            </w:r>
          </w:p>
        </w:tc>
        <w:tc>
          <w:tcPr>
            <w:tcW w:w="5528" w:type="dxa"/>
            <w:vAlign w:val="center"/>
          </w:tcPr>
          <w:p w:rsidR="005F7E05" w:rsidRPr="001572FE" w:rsidRDefault="000153A9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bookmarkStart w:id="6" w:name="Besedilo63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6"/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Pr="001572FE" w:rsidRDefault="005418CA" w:rsidP="00114EB9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Podpisnik pogodbe:</w:t>
            </w:r>
          </w:p>
        </w:tc>
        <w:tc>
          <w:tcPr>
            <w:tcW w:w="5528" w:type="dxa"/>
            <w:vAlign w:val="center"/>
          </w:tcPr>
          <w:p w:rsidR="005418CA" w:rsidRPr="001572FE" w:rsidRDefault="005418CA" w:rsidP="00F5187F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5418CA" w:rsidRPr="001572FE" w:rsidTr="00D211E8">
        <w:trPr>
          <w:trHeight w:val="553"/>
          <w:tblHeader/>
        </w:trPr>
        <w:tc>
          <w:tcPr>
            <w:tcW w:w="3600" w:type="dxa"/>
            <w:vAlign w:val="center"/>
          </w:tcPr>
          <w:p w:rsidR="005418CA" w:rsidRDefault="005418CA" w:rsidP="005418CA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Pogodbo  bomo podpisali elektronsko</w:t>
            </w:r>
            <w:r w:rsidRPr="005418CA">
              <w:rPr>
                <w:rFonts w:cs="Arial"/>
                <w:sz w:val="20"/>
              </w:rPr>
              <w:t xml:space="preserve"> s kvalificiranim digitalnim potrdilom</w:t>
            </w:r>
            <w:r>
              <w:rPr>
                <w:rFonts w:cs="Arial"/>
                <w:sz w:val="20"/>
              </w:rPr>
              <w:t>.</w:t>
            </w:r>
          </w:p>
        </w:tc>
        <w:tc>
          <w:tcPr>
            <w:tcW w:w="5528" w:type="dxa"/>
            <w:vAlign w:val="center"/>
          </w:tcPr>
          <w:p w:rsidR="005418CA" w:rsidRPr="001572FE" w:rsidRDefault="00B43E61" w:rsidP="005418CA">
            <w:pPr>
              <w:ind w:right="-1492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406300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CA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DA  /  </w:t>
            </w:r>
            <w:sdt>
              <w:sdtPr>
                <w:rPr>
                  <w:sz w:val="20"/>
                  <w:szCs w:val="20"/>
                </w:rPr>
                <w:id w:val="-40938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418CA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sdtContent>
            </w:sdt>
            <w:r w:rsidR="005418CA">
              <w:rPr>
                <w:sz w:val="20"/>
                <w:szCs w:val="20"/>
              </w:rPr>
              <w:t xml:space="preserve"> NE</w:t>
            </w:r>
          </w:p>
        </w:tc>
      </w:tr>
    </w:tbl>
    <w:p w:rsidR="00724D4F" w:rsidRDefault="00724D4F" w:rsidP="00724D4F">
      <w:pPr>
        <w:rPr>
          <w:sz w:val="20"/>
          <w:szCs w:val="20"/>
        </w:rPr>
      </w:pPr>
    </w:p>
    <w:p w:rsidR="00330951" w:rsidRDefault="00330951" w:rsidP="00724D4F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1"/>
          <w:numId w:val="4"/>
        </w:numPr>
        <w:rPr>
          <w:sz w:val="20"/>
          <w:szCs w:val="20"/>
        </w:rPr>
      </w:pPr>
      <w:r w:rsidRPr="001572FE">
        <w:rPr>
          <w:sz w:val="20"/>
          <w:szCs w:val="20"/>
        </w:rPr>
        <w:t xml:space="preserve">SKUPNA </w:t>
      </w:r>
      <w:r>
        <w:rPr>
          <w:sz w:val="20"/>
          <w:szCs w:val="20"/>
        </w:rPr>
        <w:t>PRIJAVA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</w:t>
      </w:r>
      <w:r>
        <w:rPr>
          <w:sz w:val="20"/>
          <w:szCs w:val="20"/>
        </w:rPr>
        <w:t>vnem naročilu</w:t>
      </w:r>
      <w:r w:rsidRPr="001572FE">
        <w:rPr>
          <w:sz w:val="20"/>
          <w:szCs w:val="20"/>
        </w:rPr>
        <w:t xml:space="preserve"> sodelujemo </w:t>
      </w:r>
      <w:r>
        <w:rPr>
          <w:sz w:val="20"/>
          <w:szCs w:val="20"/>
        </w:rPr>
        <w:t xml:space="preserve">z </w:t>
      </w:r>
      <w:r w:rsidRPr="001572FE">
        <w:rPr>
          <w:sz w:val="20"/>
          <w:szCs w:val="20"/>
        </w:rPr>
        <w:t>naslednji</w:t>
      </w:r>
      <w:r>
        <w:rPr>
          <w:sz w:val="20"/>
          <w:szCs w:val="20"/>
        </w:rPr>
        <w:t>mi</w:t>
      </w:r>
      <w:r w:rsidRPr="001572FE">
        <w:rPr>
          <w:sz w:val="20"/>
          <w:szCs w:val="20"/>
        </w:rPr>
        <w:t xml:space="preserve"> gospodarskimi subjekti: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1572FE">
              <w:rPr>
                <w:b/>
                <w:sz w:val="20"/>
                <w:szCs w:val="20"/>
              </w:rPr>
              <w:t>Zap</w:t>
            </w:r>
            <w:proofErr w:type="spellEnd"/>
            <w:r w:rsidRPr="001572FE">
              <w:rPr>
                <w:b/>
                <w:sz w:val="20"/>
                <w:szCs w:val="20"/>
              </w:rPr>
              <w:t>. št.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b/>
                <w:sz w:val="20"/>
                <w:szCs w:val="20"/>
              </w:rPr>
            </w:pPr>
            <w:r w:rsidRPr="001572FE">
              <w:rPr>
                <w:b/>
                <w:sz w:val="20"/>
                <w:szCs w:val="20"/>
              </w:rPr>
              <w:t>Naziv gospodarskega subjekta</w:t>
            </w:r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BF5CF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7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8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9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0"/>
          </w:p>
        </w:tc>
      </w:tr>
      <w:tr w:rsidR="00BF5CF0" w:rsidRPr="001572FE" w:rsidTr="000733D0">
        <w:trPr>
          <w:trHeight w:val="397"/>
        </w:trPr>
        <w:tc>
          <w:tcPr>
            <w:tcW w:w="82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8244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BF5CF0" w:rsidRDefault="00BF5CF0" w:rsidP="00BF5CF0">
      <w:pPr>
        <w:pStyle w:val="Naslov3"/>
        <w:numPr>
          <w:ilvl w:val="0"/>
          <w:numId w:val="0"/>
        </w:numPr>
        <w:ind w:left="510"/>
        <w:rPr>
          <w:i w:val="0"/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4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Podatki o gospodarskem subjektu</w:t>
      </w:r>
    </w:p>
    <w:tbl>
      <w:tblPr>
        <w:tblW w:w="9128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528"/>
      </w:tblGrid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="00B43E61">
              <w:rPr>
                <w:sz w:val="20"/>
                <w:szCs w:val="20"/>
              </w:rPr>
            </w:r>
            <w:r w:rsidR="00B43E61">
              <w:rPr>
                <w:sz w:val="20"/>
                <w:szCs w:val="20"/>
              </w:rPr>
              <w:fldChar w:fldCharType="separate"/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cantSplit/>
          <w:trHeight w:val="629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Naslov gospodarskega subjekta:</w:t>
            </w:r>
          </w:p>
        </w:tc>
        <w:tc>
          <w:tcPr>
            <w:tcW w:w="5528" w:type="dxa"/>
            <w:tcBorders>
              <w:bottom w:val="single" w:sz="6" w:space="0" w:color="000000"/>
            </w:tcBorders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Matična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Identifikacijska številka: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SI</w:t>
            </w:r>
            <w:r w:rsidRPr="001572FE">
              <w:rPr>
                <w:sz w:val="20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  <w:tr w:rsidR="00BF5CF0" w:rsidRPr="001572FE" w:rsidTr="000733D0">
        <w:trPr>
          <w:trHeight w:val="553"/>
          <w:tblHeader/>
        </w:trPr>
        <w:tc>
          <w:tcPr>
            <w:tcW w:w="3600" w:type="dxa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Davčni urad:</w:t>
            </w:r>
          </w:p>
        </w:tc>
        <w:tc>
          <w:tcPr>
            <w:tcW w:w="5528" w:type="dxa"/>
            <w:vAlign w:val="center"/>
          </w:tcPr>
          <w:p w:rsidR="00BF5CF0" w:rsidRPr="001572FE" w:rsidRDefault="00BF5CF0" w:rsidP="000733D0">
            <w:pPr>
              <w:ind w:right="-1492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634"/>
                  <w:enabled/>
                  <w:calcOnExit w:val="0"/>
                  <w:textInput/>
                </w:ffData>
              </w:fldChar>
            </w:r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</w:p>
        </w:tc>
      </w:tr>
    </w:tbl>
    <w:p w:rsidR="00BF5CF0" w:rsidRPr="002261BD" w:rsidRDefault="00BF5CF0" w:rsidP="00BF5CF0">
      <w:r w:rsidRPr="002261BD">
        <w:t xml:space="preserve">Gospodarski subjekt točko 2.2.1 izpolni v celoti tolikokrat, kolikor je skupnih </w:t>
      </w:r>
      <w:r>
        <w:t>prijaviteljev</w:t>
      </w:r>
      <w:r w:rsidRPr="002261BD">
        <w:t>.</w:t>
      </w:r>
    </w:p>
    <w:p w:rsidR="00BF5CF0" w:rsidRDefault="00BF5CF0" w:rsidP="00BF5CF0"/>
    <w:p w:rsidR="00BF5CF0" w:rsidRDefault="00BF5CF0" w:rsidP="00BF5CF0"/>
    <w:p w:rsidR="00BF5CF0" w:rsidRPr="001572FE" w:rsidRDefault="00BF5CF0" w:rsidP="00BF5CF0">
      <w:pPr>
        <w:pStyle w:val="Naslov3"/>
        <w:numPr>
          <w:ilvl w:val="0"/>
          <w:numId w:val="0"/>
        </w:numPr>
        <w:ind w:left="1080" w:hanging="900"/>
        <w:rPr>
          <w:i w:val="0"/>
          <w:sz w:val="20"/>
          <w:szCs w:val="20"/>
        </w:rPr>
      </w:pPr>
      <w:r>
        <w:rPr>
          <w:i w:val="0"/>
          <w:sz w:val="20"/>
          <w:szCs w:val="20"/>
        </w:rPr>
        <w:t xml:space="preserve">2.3 </w:t>
      </w:r>
      <w:r w:rsidRPr="001572FE">
        <w:rPr>
          <w:i w:val="0"/>
          <w:sz w:val="20"/>
          <w:szCs w:val="20"/>
        </w:rPr>
        <w:t>UDELEŽBA PODIZVAJALCEV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Pri </w:t>
      </w:r>
      <w:r>
        <w:rPr>
          <w:sz w:val="20"/>
          <w:szCs w:val="20"/>
        </w:rPr>
        <w:t xml:space="preserve">predmetnem </w:t>
      </w:r>
      <w:r w:rsidRPr="001572FE">
        <w:rPr>
          <w:sz w:val="20"/>
          <w:szCs w:val="20"/>
        </w:rPr>
        <w:t>javnem naročilu bomo sodelovali z naslednjimi podizvajalci: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proofErr w:type="spellStart"/>
            <w:r w:rsidRPr="001572FE">
              <w:rPr>
                <w:sz w:val="20"/>
                <w:szCs w:val="20"/>
              </w:rPr>
              <w:t>Zap</w:t>
            </w:r>
            <w:proofErr w:type="spellEnd"/>
            <w:r w:rsidRPr="001572FE">
              <w:rPr>
                <w:sz w:val="20"/>
                <w:szCs w:val="20"/>
              </w:rPr>
              <w:t>. št.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Popoln naziv in naslov podizvajalca</w:t>
            </w:r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1.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2" w:name="Besedilo711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2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2.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3" w:name="Besedilo712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3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3.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4" w:name="Besedilo713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4"/>
          </w:p>
        </w:tc>
      </w:tr>
      <w:tr w:rsidR="00BF5CF0" w:rsidRPr="001572FE" w:rsidTr="000733D0">
        <w:trPr>
          <w:trHeight w:val="372"/>
        </w:trPr>
        <w:tc>
          <w:tcPr>
            <w:tcW w:w="1084" w:type="dxa"/>
            <w:shd w:val="clear" w:color="auto" w:fill="auto"/>
            <w:vAlign w:val="center"/>
          </w:tcPr>
          <w:p w:rsidR="00BF5CF0" w:rsidRPr="001572FE" w:rsidRDefault="00BF5CF0" w:rsidP="000733D0">
            <w:pPr>
              <w:jc w:val="center"/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t>4.</w:t>
            </w:r>
          </w:p>
        </w:tc>
        <w:tc>
          <w:tcPr>
            <w:tcW w:w="7988" w:type="dxa"/>
            <w:shd w:val="clear" w:color="auto" w:fill="auto"/>
            <w:vAlign w:val="center"/>
          </w:tcPr>
          <w:p w:rsidR="00BF5CF0" w:rsidRPr="001572FE" w:rsidRDefault="00BF5CF0" w:rsidP="000733D0">
            <w:pPr>
              <w:rPr>
                <w:sz w:val="20"/>
                <w:szCs w:val="20"/>
              </w:rPr>
            </w:pPr>
            <w:r w:rsidRPr="001572FE">
              <w:rPr>
                <w:sz w:val="20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15" w:name="Besedilo714"/>
            <w:r w:rsidRPr="001572FE">
              <w:rPr>
                <w:sz w:val="20"/>
                <w:szCs w:val="20"/>
              </w:rPr>
              <w:instrText xml:space="preserve"> FORMTEXT </w:instrText>
            </w:r>
            <w:r w:rsidRPr="001572FE">
              <w:rPr>
                <w:sz w:val="20"/>
                <w:szCs w:val="20"/>
              </w:rPr>
            </w:r>
            <w:r w:rsidRPr="001572FE">
              <w:rPr>
                <w:sz w:val="20"/>
                <w:szCs w:val="20"/>
              </w:rPr>
              <w:fldChar w:fldCharType="separate"/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noProof/>
                <w:sz w:val="20"/>
                <w:szCs w:val="20"/>
              </w:rPr>
              <w:t> </w:t>
            </w:r>
            <w:r w:rsidRPr="001572FE">
              <w:rPr>
                <w:sz w:val="20"/>
                <w:szCs w:val="20"/>
              </w:rPr>
              <w:fldChar w:fldCharType="end"/>
            </w:r>
            <w:bookmarkEnd w:id="15"/>
          </w:p>
        </w:tc>
      </w:tr>
    </w:tbl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3"/>
        <w:numPr>
          <w:ilvl w:val="2"/>
          <w:numId w:val="27"/>
        </w:numPr>
        <w:rPr>
          <w:i w:val="0"/>
          <w:sz w:val="20"/>
          <w:szCs w:val="20"/>
        </w:rPr>
      </w:pPr>
      <w:r w:rsidRPr="001572FE">
        <w:rPr>
          <w:i w:val="0"/>
          <w:sz w:val="20"/>
          <w:szCs w:val="20"/>
        </w:rPr>
        <w:t>POSLOVNI PODATKI GOSPODARSKEGA SUBJEKTA - PODIZVAJALCA</w:t>
      </w:r>
    </w:p>
    <w:p w:rsidR="00BF5CF0" w:rsidRDefault="00BF5CF0" w:rsidP="00BF5CF0">
      <w:pPr>
        <w:rPr>
          <w:sz w:val="20"/>
          <w:szCs w:val="20"/>
        </w:rPr>
      </w:pPr>
      <w:r w:rsidRPr="001572FE">
        <w:rPr>
          <w:sz w:val="20"/>
          <w:szCs w:val="20"/>
        </w:rPr>
        <w:t>/Gospodarski subjekt točko 2.3.1. izpolni v celoti tolikokrat, kolikor podizvajalcev prijavlja./</w:t>
      </w:r>
    </w:p>
    <w:p w:rsidR="00BF5CF0" w:rsidRPr="001572FE" w:rsidRDefault="00BF5CF0" w:rsidP="00BF5CF0">
      <w:pPr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gospodarskem subjektu</w:t>
      </w:r>
      <w:r>
        <w:rPr>
          <w:sz w:val="20"/>
          <w:szCs w:val="20"/>
        </w:rPr>
        <w:t xml:space="preserve"> </w:t>
      </w: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72"/>
      </w:tblGrid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Popoln naziv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Naslov gospodarskega subjekta: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Matična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Identifikacijska številka: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color w:val="1F497D"/>
                <w:sz w:val="20"/>
                <w:szCs w:val="20"/>
              </w:rPr>
              <w:t>SI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color w:val="1F497D"/>
                <w:sz w:val="20"/>
                <w:szCs w:val="20"/>
              </w:rPr>
              <w:t> </w:t>
            </w:r>
            <w:r w:rsidRPr="000733D0">
              <w:rPr>
                <w:rFonts w:eastAsia="Calibri"/>
                <w:color w:val="1F497D"/>
                <w:sz w:val="20"/>
                <w:szCs w:val="20"/>
              </w:rPr>
              <w:fldChar w:fldCharType="end"/>
            </w:r>
          </w:p>
        </w:tc>
      </w:tr>
      <w:tr w:rsidR="00BF5CF0" w:rsidRPr="000733D0" w:rsidTr="000733D0">
        <w:trPr>
          <w:trHeight w:val="397"/>
        </w:trPr>
        <w:tc>
          <w:tcPr>
            <w:tcW w:w="3600" w:type="dxa"/>
            <w:shd w:val="clear" w:color="auto" w:fill="auto"/>
          </w:tcPr>
          <w:p w:rsidR="00BF5CF0" w:rsidRPr="000733D0" w:rsidRDefault="00BF5CF0" w:rsidP="000733D0">
            <w:pPr>
              <w:rPr>
                <w:rFonts w:eastAsia="Calibri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t>Davčni urad</w:t>
            </w:r>
          </w:p>
        </w:tc>
        <w:tc>
          <w:tcPr>
            <w:tcW w:w="5472" w:type="dxa"/>
            <w:shd w:val="clear" w:color="auto" w:fill="auto"/>
          </w:tcPr>
          <w:p w:rsidR="00BF5CF0" w:rsidRPr="000733D0" w:rsidRDefault="00BF5CF0" w:rsidP="000733D0">
            <w:pPr>
              <w:ind w:right="-1492"/>
              <w:rPr>
                <w:rFonts w:eastAsia="Calibri"/>
                <w:color w:val="1F497D"/>
                <w:sz w:val="20"/>
                <w:szCs w:val="20"/>
              </w:rPr>
            </w:pPr>
            <w:r w:rsidRPr="000733D0">
              <w:rPr>
                <w:rFonts w:eastAsia="Calibri"/>
                <w:sz w:val="20"/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r w:rsidRPr="000733D0">
              <w:rPr>
                <w:rFonts w:eastAsia="Calibri"/>
                <w:sz w:val="20"/>
                <w:szCs w:val="20"/>
              </w:rPr>
              <w:instrText xml:space="preserve"> FORMTEXT </w:instrText>
            </w:r>
            <w:r w:rsidRPr="000733D0">
              <w:rPr>
                <w:rFonts w:eastAsia="Calibri"/>
                <w:sz w:val="20"/>
                <w:szCs w:val="20"/>
              </w:rPr>
            </w:r>
            <w:r w:rsidRPr="000733D0">
              <w:rPr>
                <w:rFonts w:eastAsia="Calibri"/>
                <w:sz w:val="20"/>
                <w:szCs w:val="20"/>
              </w:rPr>
              <w:fldChar w:fldCharType="separate"/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noProof/>
                <w:sz w:val="20"/>
                <w:szCs w:val="20"/>
              </w:rPr>
              <w:t> </w:t>
            </w:r>
            <w:r w:rsidRPr="000733D0">
              <w:rPr>
                <w:rFonts w:eastAsia="Calibri"/>
                <w:sz w:val="20"/>
                <w:szCs w:val="20"/>
              </w:rPr>
              <w:fldChar w:fldCharType="end"/>
            </w:r>
          </w:p>
        </w:tc>
      </w:tr>
    </w:tbl>
    <w:p w:rsidR="00BF5CF0" w:rsidRDefault="00BF5CF0" w:rsidP="00BF5CF0">
      <w:pPr>
        <w:pStyle w:val="Naslov2"/>
        <w:numPr>
          <w:ilvl w:val="0"/>
          <w:numId w:val="0"/>
        </w:numPr>
        <w:ind w:left="1146"/>
        <w:rPr>
          <w:sz w:val="20"/>
          <w:szCs w:val="20"/>
        </w:rPr>
      </w:pPr>
    </w:p>
    <w:p w:rsidR="00BF5CF0" w:rsidRPr="001572FE" w:rsidRDefault="00BF5CF0" w:rsidP="00BF5CF0">
      <w:pPr>
        <w:pStyle w:val="Naslov2"/>
        <w:numPr>
          <w:ilvl w:val="3"/>
          <w:numId w:val="31"/>
        </w:numPr>
        <w:rPr>
          <w:sz w:val="20"/>
          <w:szCs w:val="20"/>
        </w:rPr>
      </w:pPr>
      <w:r w:rsidRPr="001572FE">
        <w:rPr>
          <w:sz w:val="20"/>
          <w:szCs w:val="20"/>
        </w:rPr>
        <w:t>Podatki o delih podizvajalca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  <w:r w:rsidRPr="001572FE">
        <w:rPr>
          <w:sz w:val="20"/>
          <w:szCs w:val="20"/>
        </w:rPr>
        <w:t xml:space="preserve">Podatki iz drugega odstavka 94. člena ZJN-3, ki jih gospodarski subjekt za podizvajalca navede v nadaljevanju te točke, so obvezna sestavina pogodbe o izvedbi predmetnega javnega naročila. </w:t>
      </w:r>
    </w:p>
    <w:p w:rsidR="00BF5CF0" w:rsidRPr="001572FE" w:rsidRDefault="00BF5CF0" w:rsidP="00BF5CF0">
      <w:pPr>
        <w:jc w:val="both"/>
        <w:rPr>
          <w:sz w:val="20"/>
          <w:szCs w:val="20"/>
        </w:rPr>
      </w:pPr>
    </w:p>
    <w:p w:rsidR="00BF5CF0" w:rsidRPr="001572FE" w:rsidRDefault="00BF5CF0" w:rsidP="00BF5CF0">
      <w:pPr>
        <w:rPr>
          <w:sz w:val="20"/>
          <w:szCs w:val="20"/>
        </w:rPr>
      </w:pPr>
      <w:r>
        <w:rPr>
          <w:sz w:val="20"/>
          <w:szCs w:val="20"/>
          <w:u w:val="single"/>
        </w:rPr>
        <w:t>V</w:t>
      </w:r>
      <w:r w:rsidRPr="00D22C6B">
        <w:rPr>
          <w:sz w:val="20"/>
          <w:szCs w:val="20"/>
          <w:u w:val="single"/>
        </w:rPr>
        <w:t>saka vrsta storitev podizvajalca, ki jih bo opravljal:</w:t>
      </w:r>
    </w:p>
    <w:p w:rsidR="00BF5CF0" w:rsidRPr="001572FE" w:rsidRDefault="00BF5CF0" w:rsidP="00BF5CF0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1"/>
        <w:gridCol w:w="4523"/>
      </w:tblGrid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lastRenderedPageBreak/>
              <w:t>Opis dela izvedbe javnega naročila, ki ga bo izvedel podizvajalec: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Količina: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Vrednost: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Kraj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BF5CF0" w:rsidRPr="00D26748" w:rsidTr="000733D0">
        <w:tc>
          <w:tcPr>
            <w:tcW w:w="4497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 w:cs="Times New Roman"/>
                <w:sz w:val="20"/>
                <w:lang w:eastAsia="en-US"/>
              </w:rPr>
              <w:t>Rok izvedbe:</w:t>
            </w:r>
          </w:p>
        </w:tc>
        <w:tc>
          <w:tcPr>
            <w:tcW w:w="4605" w:type="dxa"/>
            <w:shd w:val="clear" w:color="auto" w:fill="auto"/>
          </w:tcPr>
          <w:p w:rsidR="00BF5CF0" w:rsidRPr="00D26748" w:rsidRDefault="00BF5CF0" w:rsidP="000733D0">
            <w:pPr>
              <w:keepNext/>
              <w:spacing w:line="260" w:lineRule="atLeast"/>
              <w:jc w:val="both"/>
              <w:rPr>
                <w:rFonts w:eastAsia="Calibri" w:cs="Times New Roman"/>
                <w:sz w:val="20"/>
                <w:lang w:eastAsia="en-US"/>
              </w:rPr>
            </w:pP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noProof/>
                <w:sz w:val="20"/>
                <w:szCs w:val="20"/>
                <w:lang w:eastAsia="en-US"/>
              </w:rPr>
              <w:t> </w:t>
            </w:r>
            <w:r w:rsidRPr="00D2674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BF5CF0" w:rsidRDefault="00BF5CF0" w:rsidP="00BF5CF0">
      <w:pPr>
        <w:rPr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137757" w:rsidRPr="00137757" w:rsidTr="00B67F5E">
        <w:trPr>
          <w:trHeight w:val="241"/>
        </w:trPr>
        <w:tc>
          <w:tcPr>
            <w:tcW w:w="3348" w:type="dxa"/>
          </w:tcPr>
          <w:p w:rsidR="00137757" w:rsidRPr="00137757" w:rsidRDefault="00137757" w:rsidP="00137757">
            <w:pPr>
              <w:ind w:left="720"/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jc w:val="both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 xml:space="preserve">Kraj: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ind w:firstLine="780"/>
              <w:jc w:val="both"/>
              <w:rPr>
                <w:sz w:val="20"/>
                <w:szCs w:val="20"/>
              </w:rPr>
            </w:pP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Ime in priimek odgovorne osebe: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  <w:p w:rsidR="00137757" w:rsidRPr="00137757" w:rsidRDefault="00137757" w:rsidP="00137757">
            <w:pPr>
              <w:rPr>
                <w:sz w:val="20"/>
                <w:szCs w:val="20"/>
              </w:rPr>
            </w:pPr>
          </w:p>
        </w:tc>
      </w:tr>
      <w:tr w:rsidR="00137757" w:rsidRPr="00137757" w:rsidTr="00B67F5E">
        <w:trPr>
          <w:trHeight w:val="483"/>
        </w:trPr>
        <w:tc>
          <w:tcPr>
            <w:tcW w:w="3348" w:type="dxa"/>
          </w:tcPr>
          <w:p w:rsidR="00137757" w:rsidRPr="00137757" w:rsidRDefault="00137757" w:rsidP="00137757">
            <w:pPr>
              <w:ind w:left="709"/>
              <w:jc w:val="both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Datum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="00B43E61">
              <w:rPr>
                <w:sz w:val="20"/>
                <w:szCs w:val="20"/>
              </w:rPr>
            </w:r>
            <w:r w:rsidR="00B43E61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fldChar w:fldCharType="end"/>
            </w:r>
            <w:r w:rsidRPr="00137757">
              <w:rPr>
                <w:sz w:val="20"/>
                <w:szCs w:val="20"/>
              </w:rPr>
              <w:t xml:space="preserve">: </w:t>
            </w:r>
            <w:r w:rsidRPr="00137757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137757">
              <w:rPr>
                <w:sz w:val="20"/>
                <w:szCs w:val="20"/>
              </w:rPr>
              <w:instrText xml:space="preserve"> FORMTEXT </w:instrText>
            </w:r>
            <w:r w:rsidRPr="00137757">
              <w:rPr>
                <w:sz w:val="20"/>
                <w:szCs w:val="20"/>
              </w:rPr>
            </w:r>
            <w:r w:rsidRPr="00137757">
              <w:rPr>
                <w:sz w:val="20"/>
                <w:szCs w:val="20"/>
              </w:rPr>
              <w:fldChar w:fldCharType="separate"/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t> </w:t>
            </w:r>
            <w:r w:rsidRPr="00137757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________________________</w:t>
            </w:r>
          </w:p>
          <w:p w:rsidR="00137757" w:rsidRPr="00137757" w:rsidRDefault="00137757" w:rsidP="00137757">
            <w:pPr>
              <w:ind w:left="720"/>
              <w:rPr>
                <w:sz w:val="20"/>
                <w:szCs w:val="20"/>
              </w:rPr>
            </w:pPr>
            <w:r w:rsidRPr="00137757">
              <w:rPr>
                <w:sz w:val="20"/>
                <w:szCs w:val="20"/>
              </w:rPr>
              <w:t>Podpis odgovorne osebe</w:t>
            </w:r>
          </w:p>
        </w:tc>
      </w:tr>
    </w:tbl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p w:rsidR="00137757" w:rsidRPr="00137757" w:rsidRDefault="00137757" w:rsidP="00137757">
      <w:pPr>
        <w:spacing w:line="276" w:lineRule="auto"/>
        <w:jc w:val="both"/>
        <w:rPr>
          <w:sz w:val="20"/>
          <w:szCs w:val="20"/>
        </w:rPr>
      </w:pPr>
    </w:p>
    <w:sectPr w:rsidR="00137757" w:rsidRPr="00137757" w:rsidSect="00745D28">
      <w:headerReference w:type="default" r:id="rId8"/>
      <w:footerReference w:type="default" r:id="rId9"/>
      <w:headerReference w:type="first" r:id="rId10"/>
      <w:type w:val="continuous"/>
      <w:pgSz w:w="11906" w:h="16838" w:code="9"/>
      <w:pgMar w:top="1417" w:right="1417" w:bottom="1417" w:left="1417" w:header="567" w:footer="10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06A0" w:rsidRDefault="004706A0">
      <w:r>
        <w:separator/>
      </w:r>
    </w:p>
  </w:endnote>
  <w:endnote w:type="continuationSeparator" w:id="0">
    <w:p w:rsidR="004706A0" w:rsidRDefault="00470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63D0" w:rsidRPr="006D63D0" w:rsidRDefault="006D63D0" w:rsidP="006D63D0">
    <w:pPr>
      <w:pStyle w:val="Noga"/>
      <w:pBdr>
        <w:top w:val="single" w:sz="4" w:space="1" w:color="auto"/>
      </w:pBdr>
      <w:jc w:val="right"/>
      <w:rPr>
        <w:sz w:val="18"/>
        <w:szCs w:val="18"/>
      </w:rPr>
    </w:pPr>
    <w:r w:rsidRPr="006D63D0">
      <w:rPr>
        <w:sz w:val="18"/>
        <w:szCs w:val="18"/>
      </w:rPr>
      <w:t xml:space="preserve">Stran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PAGE</w:instrText>
    </w:r>
    <w:r w:rsidRPr="006D63D0">
      <w:rPr>
        <w:bCs/>
        <w:sz w:val="18"/>
        <w:szCs w:val="18"/>
      </w:rPr>
      <w:fldChar w:fldCharType="separate"/>
    </w:r>
    <w:r w:rsidR="00B43E61">
      <w:rPr>
        <w:bCs/>
        <w:noProof/>
        <w:sz w:val="18"/>
        <w:szCs w:val="18"/>
      </w:rPr>
      <w:t>2</w:t>
    </w:r>
    <w:r w:rsidRPr="006D63D0">
      <w:rPr>
        <w:bCs/>
        <w:sz w:val="18"/>
        <w:szCs w:val="18"/>
      </w:rPr>
      <w:fldChar w:fldCharType="end"/>
    </w:r>
    <w:r w:rsidRPr="006D63D0">
      <w:rPr>
        <w:sz w:val="18"/>
        <w:szCs w:val="18"/>
      </w:rPr>
      <w:t xml:space="preserve"> od </w:t>
    </w:r>
    <w:r w:rsidRPr="006D63D0">
      <w:rPr>
        <w:bCs/>
        <w:sz w:val="18"/>
        <w:szCs w:val="18"/>
      </w:rPr>
      <w:fldChar w:fldCharType="begin"/>
    </w:r>
    <w:r w:rsidRPr="006D63D0">
      <w:rPr>
        <w:bCs/>
        <w:sz w:val="18"/>
        <w:szCs w:val="18"/>
      </w:rPr>
      <w:instrText>NUMPAGES</w:instrText>
    </w:r>
    <w:r w:rsidRPr="006D63D0">
      <w:rPr>
        <w:bCs/>
        <w:sz w:val="18"/>
        <w:szCs w:val="18"/>
      </w:rPr>
      <w:fldChar w:fldCharType="separate"/>
    </w:r>
    <w:r w:rsidR="00B43E61">
      <w:rPr>
        <w:bCs/>
        <w:noProof/>
        <w:sz w:val="18"/>
        <w:szCs w:val="18"/>
      </w:rPr>
      <w:t>3</w:t>
    </w:r>
    <w:r w:rsidRPr="006D63D0">
      <w:rPr>
        <w:bCs/>
        <w:sz w:val="18"/>
        <w:szCs w:val="18"/>
      </w:rPr>
      <w:fldChar w:fldCharType="end"/>
    </w:r>
  </w:p>
  <w:p w:rsidR="001572FE" w:rsidRPr="00B65801" w:rsidRDefault="001572FE" w:rsidP="00FC2E9A">
    <w:pPr>
      <w:pStyle w:val="Noga"/>
      <w:pBdr>
        <w:top w:val="single" w:sz="4" w:space="1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06A0" w:rsidRDefault="004706A0">
      <w:r>
        <w:separator/>
      </w:r>
    </w:p>
  </w:footnote>
  <w:footnote w:type="continuationSeparator" w:id="0">
    <w:p w:rsidR="004706A0" w:rsidRDefault="00470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DD4137" w:rsidRDefault="00DD4137" w:rsidP="00D211E8">
    <w:pPr>
      <w:pStyle w:val="Glava"/>
      <w:pBdr>
        <w:bottom w:val="single" w:sz="4" w:space="1" w:color="auto"/>
      </w:pBdr>
      <w:rPr>
        <w:sz w:val="18"/>
        <w:szCs w:val="18"/>
      </w:rPr>
    </w:pPr>
  </w:p>
  <w:p w:rsidR="001572FE" w:rsidRPr="00B65801" w:rsidRDefault="001572FE" w:rsidP="00D211E8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>Obrazec »Prijava«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72FE" w:rsidRPr="002402FA" w:rsidRDefault="001572FE" w:rsidP="002402FA">
    <w:pPr>
      <w:pStyle w:val="Glava"/>
      <w:pBdr>
        <w:bottom w:val="single" w:sz="4" w:space="1" w:color="auto"/>
      </w:pBdr>
      <w:rPr>
        <w:rFonts w:ascii="Times New Roman" w:hAnsi="Times New Roman" w:cs="Times New Roman"/>
        <w:sz w:val="20"/>
        <w:szCs w:val="20"/>
      </w:rPr>
    </w:pPr>
    <w:r w:rsidRPr="002402FA">
      <w:rPr>
        <w:rFonts w:ascii="Times New Roman" w:hAnsi="Times New Roman" w:cs="Times New Roman"/>
        <w:sz w:val="20"/>
        <w:szCs w:val="20"/>
      </w:rPr>
      <w:t>''Prijava''</w:t>
    </w:r>
  </w:p>
  <w:p w:rsidR="001572FE" w:rsidRPr="002402FA" w:rsidRDefault="001572FE" w:rsidP="002402F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CA0EF0"/>
    <w:multiLevelType w:val="hybridMultilevel"/>
    <w:tmpl w:val="5B54FAD4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282EE318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43DB2"/>
    <w:multiLevelType w:val="hybridMultilevel"/>
    <w:tmpl w:val="1BF844F8"/>
    <w:lvl w:ilvl="0" w:tplc="ED80D3F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6E585F"/>
    <w:multiLevelType w:val="hybridMultilevel"/>
    <w:tmpl w:val="03A06BA2"/>
    <w:lvl w:ilvl="0" w:tplc="95DCBC1C">
      <w:start w:val="1"/>
      <w:numFmt w:val="bullet"/>
      <w:lvlText w:val=""/>
      <w:lvlJc w:val="left"/>
      <w:pPr>
        <w:ind w:left="720" w:hanging="360"/>
      </w:pPr>
      <w:rPr>
        <w:rFonts w:ascii="Arial" w:hAnsi="Arial" w:cs="Arial" w:hint="default"/>
        <w:sz w:val="22"/>
        <w:szCs w:val="2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00EC"/>
    <w:multiLevelType w:val="hybridMultilevel"/>
    <w:tmpl w:val="1938C78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47F8F"/>
    <w:multiLevelType w:val="hybridMultilevel"/>
    <w:tmpl w:val="C5C6E2D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01818"/>
    <w:multiLevelType w:val="hybridMultilevel"/>
    <w:tmpl w:val="06D8FD5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A5B09"/>
    <w:multiLevelType w:val="hybridMultilevel"/>
    <w:tmpl w:val="7FFC8D7C"/>
    <w:lvl w:ilvl="0" w:tplc="D14016C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1BA0BC4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6" w15:restartNumberingAfterBreak="0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6B184C0D"/>
    <w:multiLevelType w:val="hybridMultilevel"/>
    <w:tmpl w:val="5B3ECD0C"/>
    <w:lvl w:ilvl="0" w:tplc="C6067678">
      <w:start w:val="1"/>
      <w:numFmt w:val="bullet"/>
      <w:lvlText w:val=""/>
      <w:lvlJc w:val="left"/>
      <w:pPr>
        <w:ind w:left="644" w:hanging="360"/>
      </w:pPr>
      <w:rPr>
        <w:rFonts w:ascii="Symbol" w:hAnsi="Symbol"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7139552C"/>
    <w:multiLevelType w:val="multilevel"/>
    <w:tmpl w:val="4866C036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20"/>
  </w:num>
  <w:num w:numId="2">
    <w:abstractNumId w:val="5"/>
  </w:num>
  <w:num w:numId="3">
    <w:abstractNumId w:val="10"/>
  </w:num>
  <w:num w:numId="4">
    <w:abstractNumId w:val="15"/>
  </w:num>
  <w:num w:numId="5">
    <w:abstractNumId w:val="19"/>
  </w:num>
  <w:num w:numId="6">
    <w:abstractNumId w:val="13"/>
  </w:num>
  <w:num w:numId="7">
    <w:abstractNumId w:val="22"/>
  </w:num>
  <w:num w:numId="8">
    <w:abstractNumId w:val="20"/>
  </w:num>
  <w:num w:numId="9">
    <w:abstractNumId w:val="20"/>
  </w:num>
  <w:num w:numId="10">
    <w:abstractNumId w:val="20"/>
  </w:num>
  <w:num w:numId="11">
    <w:abstractNumId w:val="20"/>
  </w:num>
  <w:num w:numId="12">
    <w:abstractNumId w:val="20"/>
  </w:num>
  <w:num w:numId="13">
    <w:abstractNumId w:val="20"/>
  </w:num>
  <w:num w:numId="14">
    <w:abstractNumId w:val="20"/>
  </w:num>
  <w:num w:numId="15">
    <w:abstractNumId w:val="20"/>
  </w:num>
  <w:num w:numId="16">
    <w:abstractNumId w:val="20"/>
  </w:num>
  <w:num w:numId="17">
    <w:abstractNumId w:val="20"/>
  </w:num>
  <w:num w:numId="18">
    <w:abstractNumId w:val="17"/>
  </w:num>
  <w:num w:numId="19">
    <w:abstractNumId w:val="21"/>
  </w:num>
  <w:num w:numId="20">
    <w:abstractNumId w:val="20"/>
  </w:num>
  <w:num w:numId="21">
    <w:abstractNumId w:val="2"/>
  </w:num>
  <w:num w:numId="22">
    <w:abstractNumId w:val="9"/>
  </w:num>
  <w:num w:numId="23">
    <w:abstractNumId w:val="20"/>
  </w:num>
  <w:num w:numId="24">
    <w:abstractNumId w:val="20"/>
  </w:num>
  <w:num w:numId="25">
    <w:abstractNumId w:val="20"/>
  </w:num>
  <w:num w:numId="26">
    <w:abstractNumId w:val="16"/>
  </w:num>
  <w:num w:numId="27">
    <w:abstractNumId w:val="3"/>
  </w:num>
  <w:num w:numId="28">
    <w:abstractNumId w:val="20"/>
  </w:num>
  <w:num w:numId="29">
    <w:abstractNumId w:val="20"/>
  </w:num>
  <w:num w:numId="30">
    <w:abstractNumId w:val="7"/>
  </w:num>
  <w:num w:numId="31">
    <w:abstractNumId w:val="4"/>
  </w:num>
  <w:num w:numId="32">
    <w:abstractNumId w:val="11"/>
  </w:num>
  <w:num w:numId="33">
    <w:abstractNumId w:val="14"/>
  </w:num>
  <w:num w:numId="34">
    <w:abstractNumId w:val="20"/>
  </w:num>
  <w:num w:numId="35">
    <w:abstractNumId w:val="0"/>
  </w:num>
  <w:num w:numId="36">
    <w:abstractNumId w:val="8"/>
  </w:num>
  <w:num w:numId="37">
    <w:abstractNumId w:val="12"/>
  </w:num>
  <w:num w:numId="38">
    <w:abstractNumId w:val="1"/>
  </w:num>
  <w:num w:numId="39">
    <w:abstractNumId w:val="18"/>
  </w:num>
  <w:num w:numId="40">
    <w:abstractNumId w:val="6"/>
  </w:num>
  <w:num w:numId="41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40B28"/>
    <w:rsid w:val="00046A70"/>
    <w:rsid w:val="00057A24"/>
    <w:rsid w:val="000733D0"/>
    <w:rsid w:val="000760A1"/>
    <w:rsid w:val="000765A5"/>
    <w:rsid w:val="000A6B3F"/>
    <w:rsid w:val="000B3382"/>
    <w:rsid w:val="000F0FF6"/>
    <w:rsid w:val="000F6C2D"/>
    <w:rsid w:val="00101D9E"/>
    <w:rsid w:val="001134E8"/>
    <w:rsid w:val="00114EB9"/>
    <w:rsid w:val="00124DF4"/>
    <w:rsid w:val="00134884"/>
    <w:rsid w:val="00137757"/>
    <w:rsid w:val="00151ACD"/>
    <w:rsid w:val="001572FE"/>
    <w:rsid w:val="00194A47"/>
    <w:rsid w:val="001D0030"/>
    <w:rsid w:val="001E3536"/>
    <w:rsid w:val="001E467B"/>
    <w:rsid w:val="002013A7"/>
    <w:rsid w:val="002037E6"/>
    <w:rsid w:val="00204FF6"/>
    <w:rsid w:val="00205AF1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630C"/>
    <w:rsid w:val="0028318A"/>
    <w:rsid w:val="00283D06"/>
    <w:rsid w:val="0028535D"/>
    <w:rsid w:val="002948A9"/>
    <w:rsid w:val="002A0D85"/>
    <w:rsid w:val="002A33F2"/>
    <w:rsid w:val="002A546E"/>
    <w:rsid w:val="002D66EE"/>
    <w:rsid w:val="002F00F2"/>
    <w:rsid w:val="00300C7B"/>
    <w:rsid w:val="003101E3"/>
    <w:rsid w:val="00311A69"/>
    <w:rsid w:val="00312FAA"/>
    <w:rsid w:val="003166BC"/>
    <w:rsid w:val="00317317"/>
    <w:rsid w:val="00330951"/>
    <w:rsid w:val="00341C73"/>
    <w:rsid w:val="00343936"/>
    <w:rsid w:val="003526F9"/>
    <w:rsid w:val="00352750"/>
    <w:rsid w:val="00366279"/>
    <w:rsid w:val="00366C77"/>
    <w:rsid w:val="00370E6A"/>
    <w:rsid w:val="003A6E3C"/>
    <w:rsid w:val="003B6C1E"/>
    <w:rsid w:val="003E0883"/>
    <w:rsid w:val="00402BB9"/>
    <w:rsid w:val="00410BB8"/>
    <w:rsid w:val="00430D7A"/>
    <w:rsid w:val="00437618"/>
    <w:rsid w:val="00446859"/>
    <w:rsid w:val="00454C20"/>
    <w:rsid w:val="00462803"/>
    <w:rsid w:val="0046444A"/>
    <w:rsid w:val="004706A0"/>
    <w:rsid w:val="00471A28"/>
    <w:rsid w:val="0047682C"/>
    <w:rsid w:val="00486C2A"/>
    <w:rsid w:val="004B2B91"/>
    <w:rsid w:val="004D1AD7"/>
    <w:rsid w:val="004E511F"/>
    <w:rsid w:val="004F4C04"/>
    <w:rsid w:val="00502E14"/>
    <w:rsid w:val="00503584"/>
    <w:rsid w:val="00512ABC"/>
    <w:rsid w:val="00525B19"/>
    <w:rsid w:val="0052655B"/>
    <w:rsid w:val="00532E23"/>
    <w:rsid w:val="0053437A"/>
    <w:rsid w:val="00540A50"/>
    <w:rsid w:val="005418CA"/>
    <w:rsid w:val="00550C39"/>
    <w:rsid w:val="00562C0E"/>
    <w:rsid w:val="005673D1"/>
    <w:rsid w:val="00585975"/>
    <w:rsid w:val="0059293C"/>
    <w:rsid w:val="005A0CF5"/>
    <w:rsid w:val="005A3E8C"/>
    <w:rsid w:val="005A4C28"/>
    <w:rsid w:val="005B25B3"/>
    <w:rsid w:val="005B6CD7"/>
    <w:rsid w:val="005C0D45"/>
    <w:rsid w:val="005E3067"/>
    <w:rsid w:val="005F41A8"/>
    <w:rsid w:val="005F7189"/>
    <w:rsid w:val="005F794D"/>
    <w:rsid w:val="005F7E05"/>
    <w:rsid w:val="00616CA6"/>
    <w:rsid w:val="0061797B"/>
    <w:rsid w:val="00620AC9"/>
    <w:rsid w:val="006216E6"/>
    <w:rsid w:val="00650EBC"/>
    <w:rsid w:val="00657E8A"/>
    <w:rsid w:val="00664FAE"/>
    <w:rsid w:val="00674D4B"/>
    <w:rsid w:val="00676C92"/>
    <w:rsid w:val="00676CF9"/>
    <w:rsid w:val="006813B0"/>
    <w:rsid w:val="00681523"/>
    <w:rsid w:val="006977E7"/>
    <w:rsid w:val="006D1AA2"/>
    <w:rsid w:val="006D4D22"/>
    <w:rsid w:val="006D63D0"/>
    <w:rsid w:val="006F143E"/>
    <w:rsid w:val="006F41B1"/>
    <w:rsid w:val="007156DF"/>
    <w:rsid w:val="007166EC"/>
    <w:rsid w:val="00724D4F"/>
    <w:rsid w:val="007253C4"/>
    <w:rsid w:val="00745D28"/>
    <w:rsid w:val="0075570A"/>
    <w:rsid w:val="00773AC1"/>
    <w:rsid w:val="00776432"/>
    <w:rsid w:val="00784164"/>
    <w:rsid w:val="00785F93"/>
    <w:rsid w:val="007A45D9"/>
    <w:rsid w:val="007A7417"/>
    <w:rsid w:val="007B7F4B"/>
    <w:rsid w:val="007C3E27"/>
    <w:rsid w:val="007D7BE8"/>
    <w:rsid w:val="008032E2"/>
    <w:rsid w:val="0081135E"/>
    <w:rsid w:val="00817990"/>
    <w:rsid w:val="00861721"/>
    <w:rsid w:val="00867056"/>
    <w:rsid w:val="00867489"/>
    <w:rsid w:val="008724B6"/>
    <w:rsid w:val="008816A4"/>
    <w:rsid w:val="00893E87"/>
    <w:rsid w:val="00897FAD"/>
    <w:rsid w:val="008A063C"/>
    <w:rsid w:val="008B0561"/>
    <w:rsid w:val="008B22D0"/>
    <w:rsid w:val="008D2325"/>
    <w:rsid w:val="008D2F96"/>
    <w:rsid w:val="008D7FC7"/>
    <w:rsid w:val="008E131E"/>
    <w:rsid w:val="008E3C6A"/>
    <w:rsid w:val="008E6791"/>
    <w:rsid w:val="008F066D"/>
    <w:rsid w:val="00903DC3"/>
    <w:rsid w:val="00911357"/>
    <w:rsid w:val="009405E1"/>
    <w:rsid w:val="00984B1A"/>
    <w:rsid w:val="009924E8"/>
    <w:rsid w:val="009958E4"/>
    <w:rsid w:val="00995CCD"/>
    <w:rsid w:val="009B1D3C"/>
    <w:rsid w:val="009B1E61"/>
    <w:rsid w:val="009C0C71"/>
    <w:rsid w:val="009C0ED5"/>
    <w:rsid w:val="009E0089"/>
    <w:rsid w:val="009E28A5"/>
    <w:rsid w:val="00A06D7A"/>
    <w:rsid w:val="00A15B64"/>
    <w:rsid w:val="00A1683A"/>
    <w:rsid w:val="00A464A8"/>
    <w:rsid w:val="00A4709A"/>
    <w:rsid w:val="00A47368"/>
    <w:rsid w:val="00A47F36"/>
    <w:rsid w:val="00A679E2"/>
    <w:rsid w:val="00A712E7"/>
    <w:rsid w:val="00A74183"/>
    <w:rsid w:val="00A767B8"/>
    <w:rsid w:val="00A77AA2"/>
    <w:rsid w:val="00A9129A"/>
    <w:rsid w:val="00AC0EF0"/>
    <w:rsid w:val="00AE11CC"/>
    <w:rsid w:val="00AF3B2C"/>
    <w:rsid w:val="00B07ADE"/>
    <w:rsid w:val="00B36B24"/>
    <w:rsid w:val="00B43E61"/>
    <w:rsid w:val="00B638EB"/>
    <w:rsid w:val="00B65801"/>
    <w:rsid w:val="00B67F5E"/>
    <w:rsid w:val="00B76204"/>
    <w:rsid w:val="00B92F93"/>
    <w:rsid w:val="00BA5AD0"/>
    <w:rsid w:val="00BB1245"/>
    <w:rsid w:val="00BC684D"/>
    <w:rsid w:val="00BD0D1E"/>
    <w:rsid w:val="00BD442A"/>
    <w:rsid w:val="00BE430A"/>
    <w:rsid w:val="00BF5CF0"/>
    <w:rsid w:val="00C04B01"/>
    <w:rsid w:val="00C04E5E"/>
    <w:rsid w:val="00C158CA"/>
    <w:rsid w:val="00C40717"/>
    <w:rsid w:val="00C47AF8"/>
    <w:rsid w:val="00C47DAD"/>
    <w:rsid w:val="00C50390"/>
    <w:rsid w:val="00C53921"/>
    <w:rsid w:val="00C66B00"/>
    <w:rsid w:val="00C6702D"/>
    <w:rsid w:val="00C75F9C"/>
    <w:rsid w:val="00C767C8"/>
    <w:rsid w:val="00C84ECD"/>
    <w:rsid w:val="00C92321"/>
    <w:rsid w:val="00CB11FD"/>
    <w:rsid w:val="00CD282D"/>
    <w:rsid w:val="00CE1DD0"/>
    <w:rsid w:val="00CF6174"/>
    <w:rsid w:val="00CF77EA"/>
    <w:rsid w:val="00D0414C"/>
    <w:rsid w:val="00D06D57"/>
    <w:rsid w:val="00D10B9E"/>
    <w:rsid w:val="00D11BBC"/>
    <w:rsid w:val="00D211E8"/>
    <w:rsid w:val="00D22C6B"/>
    <w:rsid w:val="00D26748"/>
    <w:rsid w:val="00D27DDC"/>
    <w:rsid w:val="00D337E7"/>
    <w:rsid w:val="00D47592"/>
    <w:rsid w:val="00D77C29"/>
    <w:rsid w:val="00D815EB"/>
    <w:rsid w:val="00D82B8F"/>
    <w:rsid w:val="00D85E70"/>
    <w:rsid w:val="00D90B5A"/>
    <w:rsid w:val="00DB65ED"/>
    <w:rsid w:val="00DC60EA"/>
    <w:rsid w:val="00DD4137"/>
    <w:rsid w:val="00DD6E35"/>
    <w:rsid w:val="00DD7983"/>
    <w:rsid w:val="00DF5469"/>
    <w:rsid w:val="00DF60D2"/>
    <w:rsid w:val="00E0179F"/>
    <w:rsid w:val="00E025C9"/>
    <w:rsid w:val="00E26339"/>
    <w:rsid w:val="00E35B17"/>
    <w:rsid w:val="00E3639B"/>
    <w:rsid w:val="00E60888"/>
    <w:rsid w:val="00E64FF0"/>
    <w:rsid w:val="00E8557E"/>
    <w:rsid w:val="00EE4788"/>
    <w:rsid w:val="00EF38A6"/>
    <w:rsid w:val="00EF6BDD"/>
    <w:rsid w:val="00F10D9F"/>
    <w:rsid w:val="00F3139E"/>
    <w:rsid w:val="00F338D8"/>
    <w:rsid w:val="00F368D8"/>
    <w:rsid w:val="00F45BA8"/>
    <w:rsid w:val="00F5187F"/>
    <w:rsid w:val="00F55AFE"/>
    <w:rsid w:val="00F647CE"/>
    <w:rsid w:val="00F70007"/>
    <w:rsid w:val="00F81883"/>
    <w:rsid w:val="00F82723"/>
    <w:rsid w:val="00F9302A"/>
    <w:rsid w:val="00FA1F2E"/>
    <w:rsid w:val="00FA5812"/>
    <w:rsid w:val="00FA674A"/>
    <w:rsid w:val="00FB053B"/>
    <w:rsid w:val="00FB4365"/>
    <w:rsid w:val="00FC0672"/>
    <w:rsid w:val="00FC2E9A"/>
    <w:rsid w:val="00FC68BC"/>
    <w:rsid w:val="00FC74AB"/>
    <w:rsid w:val="00FD0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52C1D706"/>
  <w15:chartTrackingRefBased/>
  <w15:docId w15:val="{F3E62735-7C2E-4546-9764-6EEFFDDD0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924E8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DD4137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rsid w:val="00DD4137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rsid w:val="00DD4137"/>
    <w:rPr>
      <w:rFonts w:ascii="Arial" w:hAnsi="Arial" w:cs="Arial"/>
    </w:rPr>
  </w:style>
  <w:style w:type="character" w:styleId="Sprotnaopomba-sklic">
    <w:name w:val="footnote reference"/>
    <w:rsid w:val="00DD4137"/>
    <w:rPr>
      <w:vertAlign w:val="superscript"/>
    </w:rPr>
  </w:style>
  <w:style w:type="character" w:customStyle="1" w:styleId="NogaZnak">
    <w:name w:val="Noga Znak"/>
    <w:link w:val="Noga"/>
    <w:uiPriority w:val="99"/>
    <w:rsid w:val="006D63D0"/>
    <w:rPr>
      <w:rFonts w:ascii="Arial" w:hAnsi="Arial" w:cs="Arial"/>
      <w:sz w:val="22"/>
      <w:szCs w:val="22"/>
    </w:rPr>
  </w:style>
  <w:style w:type="paragraph" w:customStyle="1" w:styleId="Standard">
    <w:name w:val="Standard"/>
    <w:rsid w:val="008B22D0"/>
    <w:pPr>
      <w:suppressAutoHyphens/>
      <w:autoSpaceDN w:val="0"/>
      <w:spacing w:line="276" w:lineRule="auto"/>
      <w:ind w:right="6"/>
      <w:jc w:val="both"/>
    </w:pPr>
    <w:rPr>
      <w:rFonts w:ascii="Calibri" w:eastAsia="Calibri" w:hAnsi="Calibri" w:cs="Calibri"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AZPISI\ZPVSUN-23_2008\VZOREC%20RAZPISNE%20DOKUMENTACIJE\Obrazec%20prijava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B671A-114E-462D-B3A7-AA8A86641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Obrazec prijava - OBRAZEC.dot</Template>
  <TotalTime>19</TotalTime>
  <Pages>3</Pages>
  <Words>313</Words>
  <Characters>2603</Characters>
  <Application>Microsoft Office Word</Application>
  <DocSecurity>0</DocSecurity>
  <Lines>21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subject/>
  <dc:creator>Doroteja Umek</dc:creator>
  <cp:keywords/>
  <cp:lastModifiedBy>Barbara Japelj</cp:lastModifiedBy>
  <cp:revision>18</cp:revision>
  <cp:lastPrinted>2012-02-09T13:14:00Z</cp:lastPrinted>
  <dcterms:created xsi:type="dcterms:W3CDTF">2020-12-18T07:04:00Z</dcterms:created>
  <dcterms:modified xsi:type="dcterms:W3CDTF">2022-02-17T07:49:00Z</dcterms:modified>
</cp:coreProperties>
</file>